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7329A" w14:textId="5AD40CF0" w:rsidR="00535962" w:rsidRPr="00F7167E" w:rsidRDefault="00346F79"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60B9E318" wp14:editId="6232C263">
            <wp:simplePos x="0" y="0"/>
            <wp:positionH relativeFrom="column">
              <wp:posOffset>2238375</wp:posOffset>
            </wp:positionH>
            <wp:positionV relativeFrom="paragraph">
              <wp:posOffset>-474980</wp:posOffset>
            </wp:positionV>
            <wp:extent cx="882015" cy="878840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78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3B5B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71D8E7D6" wp14:editId="354C4B9A">
                <wp:simplePos x="0" y="0"/>
                <wp:positionH relativeFrom="column">
                  <wp:posOffset>4105276</wp:posOffset>
                </wp:positionH>
                <wp:positionV relativeFrom="paragraph">
                  <wp:posOffset>-466725</wp:posOffset>
                </wp:positionV>
                <wp:extent cx="1949450" cy="701040"/>
                <wp:effectExtent l="0" t="0" r="12700" b="22860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9450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35" y="621"/>
                            <a:ext cx="2412" cy="860"/>
                            <a:chOff x="9151" y="776"/>
                            <a:chExt cx="2009" cy="800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12" y="1159"/>
                              <a:ext cx="1890" cy="417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F864E88" w14:textId="5FB49CEC" w:rsidR="001466B0" w:rsidRPr="00535962" w:rsidRDefault="009374D5" w:rsidP="001466B0">
                                    <w:pPr>
                                      <w:jc w:val="center"/>
                                    </w:pPr>
                                    <w:r w:rsidRPr="009374D5"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CC111B">
                                      <w:rPr>
                                        <w:rStyle w:val="Style2"/>
                                      </w:rPr>
                                      <w:t>PEEX</w:t>
                                    </w:r>
                                    <w:r w:rsidRPr="009374D5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CA23AC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 w:rsidRPr="009374D5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CC111B">
                                      <w:rPr>
                                        <w:rStyle w:val="Style2"/>
                                      </w:rPr>
                                      <w:t>04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76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132D5B2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D8E7D6" id="Group 21" o:spid="_x0000_s1026" style="position:absolute;margin-left:323.25pt;margin-top:-36.75pt;width:153.5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8" style="position:absolute;left:12935;top:621;width:2412;height:860" coordorigin="9151,776" coordsize="2009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212;top:1159;width:1890;height: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F864E88" w14:textId="5FB49CEC" w:rsidR="001466B0" w:rsidRPr="00535962" w:rsidRDefault="009374D5" w:rsidP="001466B0">
                              <w:pPr>
                                <w:jc w:val="center"/>
                              </w:pPr>
                              <w:r w:rsidRPr="009374D5"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CC111B">
                                <w:rPr>
                                  <w:rStyle w:val="Style2"/>
                                </w:rPr>
                                <w:t>PEEX</w:t>
                              </w:r>
                              <w:r w:rsidRPr="009374D5">
                                <w:rPr>
                                  <w:rStyle w:val="Style2"/>
                                </w:rPr>
                                <w:t>-202</w:t>
                              </w:r>
                              <w:r w:rsidR="00CA23AC">
                                <w:rPr>
                                  <w:rStyle w:val="Style2"/>
                                </w:rPr>
                                <w:t>3</w:t>
                              </w:r>
                              <w:r w:rsidRPr="009374D5">
                                <w:rPr>
                                  <w:rStyle w:val="Style2"/>
                                </w:rPr>
                                <w:t>-00</w:t>
                              </w:r>
                              <w:r w:rsidR="00CC111B">
                                <w:rPr>
                                  <w:rStyle w:val="Style2"/>
                                </w:rPr>
                                <w:t>04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76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132D5B2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72227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93E4B5" wp14:editId="30AE3BE6">
                <wp:simplePos x="0" y="0"/>
                <wp:positionH relativeFrom="column">
                  <wp:posOffset>-528955</wp:posOffset>
                </wp:positionH>
                <wp:positionV relativeFrom="paragraph">
                  <wp:posOffset>-161925</wp:posOffset>
                </wp:positionV>
                <wp:extent cx="1976755" cy="676275"/>
                <wp:effectExtent l="4445" t="0" r="0" b="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75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A8935D" w14:textId="2FF3E9F7" w:rsidR="00BC61BD" w:rsidRPr="00BC61BD" w:rsidRDefault="00BB6A26">
                            <w:pPr>
                              <w:rPr>
                                <w:lang w:val="en-US"/>
                              </w:rPr>
                            </w:pPr>
                            <w:r w:rsidRPr="00BB6A26">
                              <w:rPr>
                                <w:noProof/>
                              </w:rPr>
                              <w:drawing>
                                <wp:inline distT="0" distB="0" distL="0" distR="0" wp14:anchorId="3B6379E1" wp14:editId="72477BB6">
                                  <wp:extent cx="1482090" cy="523240"/>
                                  <wp:effectExtent l="0" t="0" r="0" b="0"/>
                                  <wp:docPr id="4" name="Picture 2" descr="A picture containing logo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2" descr="A picture containing logo&#10;&#10;Description automatically generated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82090" cy="5232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2E56BF" w:rsidRPr="002E56BF"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3277AA8F" wp14:editId="33D70BF6">
                                  <wp:extent cx="1390650" cy="616641"/>
                                  <wp:effectExtent l="0" t="0" r="0" b="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 descr="Description: DGII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20412" cy="62983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93E4B5" id="Text Box 2" o:spid="_x0000_s1031" type="#_x0000_t202" style="position:absolute;margin-left:-41.65pt;margin-top:-12.75pt;width:155.65pt;height:5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" filled="f" stroked="f">
                <v:textbox>
                  <w:txbxContent>
                    <w:p w14:paraId="68A8935D" w14:textId="2FF3E9F7" w:rsidR="00BC61BD" w:rsidRPr="00BC61BD" w:rsidRDefault="00BB6A26">
                      <w:pPr>
                        <w:rPr>
                          <w:lang w:val="en-US"/>
                        </w:rPr>
                      </w:pPr>
                      <w:r w:rsidRPr="00BB6A26">
                        <w:rPr>
                          <w:noProof/>
                        </w:rPr>
                        <w:drawing>
                          <wp:inline distT="0" distB="0" distL="0" distR="0" wp14:anchorId="3B6379E1" wp14:editId="72477BB6">
                            <wp:extent cx="1482090" cy="523240"/>
                            <wp:effectExtent l="0" t="0" r="0" b="0"/>
                            <wp:docPr id="4" name="Picture 2" descr="A picture containing logo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Picture 2" descr="A picture containing logo&#10;&#10;Description automatically generated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82090" cy="5232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2E56BF" w:rsidRPr="002E56BF"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3277AA8F" wp14:editId="33D70BF6">
                            <wp:extent cx="1390650" cy="616641"/>
                            <wp:effectExtent l="0" t="0" r="0" b="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 descr="Description: DGII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20412" cy="62983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47222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942E9C4" wp14:editId="6E8A7E26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AFF262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42E9C4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56AFF262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262D360F" w14:textId="69D263D3" w:rsidR="00535962" w:rsidRPr="00535962" w:rsidRDefault="007322AD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70EC2C6" wp14:editId="300B312B">
                <wp:simplePos x="0" y="0"/>
                <wp:positionH relativeFrom="column">
                  <wp:posOffset>781685</wp:posOffset>
                </wp:positionH>
                <wp:positionV relativeFrom="paragraph">
                  <wp:posOffset>212090</wp:posOffset>
                </wp:positionV>
                <wp:extent cx="3923665" cy="556895"/>
                <wp:effectExtent l="0" t="0" r="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3665" cy="556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0FD5F59F" w14:textId="77777777" w:rsidR="002E56BF" w:rsidRDefault="002E56BF" w:rsidP="00A72F42">
                                <w:pPr>
                                  <w:jc w:val="center"/>
                                  <w:rPr>
                                    <w:rStyle w:val="Style6"/>
                                  </w:rPr>
                                </w:pPr>
                                <w:r>
                                  <w:rPr>
                                    <w:rStyle w:val="Style6"/>
                                  </w:rPr>
                                  <w:t>MINISTERIO DE HACIENDA</w:t>
                                </w:r>
                              </w:p>
                              <w:p w14:paraId="1E3C864B" w14:textId="6ABE405D" w:rsidR="002E56BF" w:rsidRDefault="002E56BF" w:rsidP="00A72F42">
                                <w:pPr>
                                  <w:jc w:val="center"/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Style w:val="Style6"/>
                                  </w:rPr>
                                  <w:t>DIRECCION GENERAL DE IMPUESTOS INTERNOS</w:t>
                                </w:r>
                              </w:p>
                            </w:sdtContent>
                          </w:sdt>
                          <w:p w14:paraId="12F8A133" w14:textId="77777777" w:rsidR="002E1412" w:rsidRPr="002E1412" w:rsidRDefault="002E56BF" w:rsidP="00D94EEA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t>TERNOS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0EC2C6" id="Text Box 16" o:spid="_x0000_s1033" type="#_x0000_t202" style="position:absolute;margin-left:61.55pt;margin-top:16.7pt;width:308.95pt;height:43.8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0FD5F59F" w14:textId="77777777" w:rsidR="002E56BF" w:rsidRDefault="002E56BF" w:rsidP="00A72F42">
                          <w:pPr>
                            <w:jc w:val="center"/>
                            <w:rPr>
                              <w:rStyle w:val="Style6"/>
                            </w:rPr>
                          </w:pPr>
                          <w:r>
                            <w:rPr>
                              <w:rStyle w:val="Style6"/>
                            </w:rPr>
                            <w:t>MINISTERIO DE HACIENDA</w:t>
                          </w:r>
                        </w:p>
                        <w:p w14:paraId="1E3C864B" w14:textId="6ABE405D" w:rsidR="002E56BF" w:rsidRDefault="002E56BF" w:rsidP="00A72F42">
                          <w:pPr>
                            <w:jc w:val="center"/>
                            <w:rPr>
                              <w:rStyle w:val="Style6"/>
                              <w:sz w:val="24"/>
                              <w:szCs w:val="24"/>
                            </w:rPr>
                          </w:pPr>
                          <w:r>
                            <w:rPr>
                              <w:rStyle w:val="Style6"/>
                            </w:rPr>
                            <w:t>DIRECCION GENERAL DE IMPUESTOS INTERNOS</w:t>
                          </w:r>
                        </w:p>
                      </w:sdtContent>
                    </w:sdt>
                    <w:p w14:paraId="12F8A133" w14:textId="77777777" w:rsidR="002E1412" w:rsidRPr="002E1412" w:rsidRDefault="002E56BF" w:rsidP="00D94EEA">
                      <w:pPr>
                        <w:rPr>
                          <w:lang w:val="es-ES_tradnl"/>
                        </w:rPr>
                      </w:pPr>
                      <w:r>
                        <w:t>TERNOS</w:t>
                      </w:r>
                    </w:p>
                  </w:txbxContent>
                </v:textbox>
              </v:shape>
            </w:pict>
          </mc:Fallback>
        </mc:AlternateContent>
      </w:r>
      <w:r w:rsidR="00472227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C52CCBE" wp14:editId="6917C4EF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526786" w14:textId="77777777" w:rsidR="0026335F" w:rsidRPr="0026335F" w:rsidRDefault="00CC111B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52CCBE" id="Text Box 12" o:spid="_x0000_s1034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gu9Zy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08526786" w14:textId="77777777" w:rsidR="0026335F" w:rsidRPr="0026335F" w:rsidRDefault="00CA23AC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F7F9772" w14:textId="2A43103B" w:rsidR="00535962" w:rsidRDefault="00472227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F85724E" wp14:editId="022FA8C2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8615E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E2616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E2616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E2616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E2616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85724E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0B8615E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E26162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E26162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E26162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E26162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4CE1BA85" w14:textId="2B47171E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0ABD4C72" w14:textId="5A372A48" w:rsidR="00A640BD" w:rsidRPr="00C66D08" w:rsidRDefault="00472227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D7F2001" wp14:editId="50CCC1E4">
                <wp:simplePos x="0" y="0"/>
                <wp:positionH relativeFrom="column">
                  <wp:posOffset>939165</wp:posOffset>
                </wp:positionH>
                <wp:positionV relativeFrom="paragraph">
                  <wp:posOffset>158115</wp:posOffset>
                </wp:positionV>
                <wp:extent cx="3538220" cy="271780"/>
                <wp:effectExtent l="0" t="0" r="0" b="4445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DA9D6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7F2001" id="Text Box 18" o:spid="_x0000_s1036" type="#_x0000_t202" style="position:absolute;left:0;text-align:left;margin-left:73.95pt;margin-top:12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OAqTiLdAAAACQEAAA8AAABkcnMv&#10;ZG93bnJldi54bWxMj8FOwzAMhu9IvEPkSVwQSzd1DStNJ0ACcd3YA6SN11ZrnKrJ1u7tMSc4Wb/8&#10;6ffnYje7XlxxDJ0nDatlAgKp9rajRsPx++PpGUSIhqzpPaGGGwbYlfd3hcmtn2iP10NsBJdQyI2G&#10;NsYhlzLULToTln5A4t3Jj85EjmMj7WgmLne9XCdJJp3piC+0ZsD3Fuvz4eI0nL6mx812qj7jUe3T&#10;7M10qvI3rR8W8+sLiIhz/IPhV5/VoWSnyl/IBtFzTtWWUQ3rlCcDKtmsQFQaMqVAloX8/0H5Aw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OAqTiLdAAAACQEAAA8AAAAAAAAAAAAAAAAA&#10;UgQAAGRycy9kb3ducmV2LnhtbFBLBQYAAAAABAAEAPMAAABcBQAAAAA=&#10;" stroked="f">
                <v:textbox>
                  <w:txbxContent>
                    <w:p w14:paraId="46DA9D6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1B2A79DF" w14:textId="0D2D9C1F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47922C4A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4DB9E946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70370CD3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0AF3F829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C83F9F6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6F85C78" w14:textId="77777777" w:rsidTr="00E82502">
        <w:trPr>
          <w:cantSplit/>
          <w:trHeight w:val="440"/>
        </w:trPr>
        <w:tc>
          <w:tcPr>
            <w:tcW w:w="9252" w:type="dxa"/>
          </w:tcPr>
          <w:p w14:paraId="7E192DA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1.  Nombre o Razón Social del Oferente:</w:t>
            </w:r>
            <w:r w:rsidRPr="00E82502">
              <w:rPr>
                <w:sz w:val="22"/>
                <w:szCs w:val="22"/>
                <w:lang w:val="es-DO"/>
              </w:rPr>
              <w:t xml:space="preserve">  </w:t>
            </w:r>
            <w:r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190545C" w14:textId="77777777" w:rsidTr="00E82502">
        <w:trPr>
          <w:cantSplit/>
          <w:trHeight w:val="440"/>
        </w:trPr>
        <w:tc>
          <w:tcPr>
            <w:tcW w:w="9252" w:type="dxa"/>
          </w:tcPr>
          <w:p w14:paraId="21003F7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B0A157E" w14:textId="77777777" w:rsidTr="00E82502">
        <w:trPr>
          <w:cantSplit/>
          <w:trHeight w:val="440"/>
        </w:trPr>
        <w:tc>
          <w:tcPr>
            <w:tcW w:w="9252" w:type="dxa"/>
          </w:tcPr>
          <w:p w14:paraId="39011ED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3.  RNC del Oferente: </w:t>
            </w:r>
          </w:p>
        </w:tc>
      </w:tr>
      <w:tr w:rsidR="00E82502" w:rsidRPr="00E82502" w14:paraId="68B54146" w14:textId="77777777" w:rsidTr="00E82502">
        <w:trPr>
          <w:cantSplit/>
          <w:trHeight w:val="440"/>
        </w:trPr>
        <w:tc>
          <w:tcPr>
            <w:tcW w:w="9252" w:type="dxa"/>
          </w:tcPr>
          <w:p w14:paraId="4CE783B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7055A666" w14:textId="77777777" w:rsidTr="00E82502">
        <w:trPr>
          <w:cantSplit/>
          <w:trHeight w:val="440"/>
        </w:trPr>
        <w:tc>
          <w:tcPr>
            <w:tcW w:w="9252" w:type="dxa"/>
          </w:tcPr>
          <w:p w14:paraId="0C95F7F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1FED1DD2" w14:textId="77777777" w:rsidTr="00E82502">
        <w:trPr>
          <w:cantSplit/>
          <w:trHeight w:val="440"/>
        </w:trPr>
        <w:tc>
          <w:tcPr>
            <w:tcW w:w="9252" w:type="dxa"/>
          </w:tcPr>
          <w:p w14:paraId="20DD8CB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6E6B430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3F776D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6797673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36601AB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669DBE21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A625F" w14:textId="77777777" w:rsidR="0044234A" w:rsidRDefault="0044234A" w:rsidP="001007E7">
      <w:pPr>
        <w:spacing w:after="0" w:line="240" w:lineRule="auto"/>
      </w:pPr>
      <w:r>
        <w:separator/>
      </w:r>
    </w:p>
  </w:endnote>
  <w:endnote w:type="continuationSeparator" w:id="0">
    <w:p w14:paraId="68A2F8D2" w14:textId="77777777" w:rsidR="0044234A" w:rsidRDefault="0044234A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361B6" w14:textId="4E64C4ED" w:rsidR="001007E7" w:rsidRDefault="00D7710E">
    <w:pPr>
      <w:pStyle w:val="Footer"/>
    </w:pP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4384" behindDoc="0" locked="0" layoutInCell="1" allowOverlap="1" wp14:anchorId="09A0CAF5" wp14:editId="7896CD13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472227"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C465B52" wp14:editId="39996FDA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4445" r="635" b="127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F2B84E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09955D4F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465B5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5BF2B84E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09955D4F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72227"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22A37B9" wp14:editId="6DF883AC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635" r="444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4BF850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D1201E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D1201E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22A37B9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464BF850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D1201E">
                      <w:rPr>
                        <w:sz w:val="14"/>
                        <w:lang w:val="es-DO"/>
                      </w:rPr>
                      <w:t>UR.10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D1201E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14:paraId="55483B63" w14:textId="77777777" w:rsidR="001007E7" w:rsidRDefault="001007E7">
    <w:pPr>
      <w:pStyle w:val="Footer"/>
      <w:rPr>
        <w:rFonts w:ascii="Arial Narrow" w:hAnsi="Arial Narrow"/>
        <w:sz w:val="12"/>
      </w:rPr>
    </w:pPr>
  </w:p>
  <w:p w14:paraId="4F1B2E9D" w14:textId="77777777" w:rsidR="00CA0E82" w:rsidRDefault="00CA0E82">
    <w:pPr>
      <w:pStyle w:val="Footer"/>
      <w:rPr>
        <w:rFonts w:ascii="Arial Narrow" w:hAnsi="Arial Narrow"/>
        <w:sz w:val="12"/>
      </w:rPr>
    </w:pPr>
  </w:p>
  <w:p w14:paraId="60D81B38" w14:textId="77777777" w:rsidR="00CA0E82" w:rsidRDefault="00CA0E82">
    <w:pPr>
      <w:pStyle w:val="Footer"/>
      <w:rPr>
        <w:rFonts w:ascii="Arial Narrow" w:hAnsi="Arial Narrow"/>
        <w:sz w:val="12"/>
      </w:rPr>
    </w:pPr>
  </w:p>
  <w:p w14:paraId="5D99198B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5575E068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27752" w14:textId="77777777" w:rsidR="0044234A" w:rsidRDefault="0044234A" w:rsidP="001007E7">
      <w:pPr>
        <w:spacing w:after="0" w:line="240" w:lineRule="auto"/>
      </w:pPr>
      <w:r>
        <w:separator/>
      </w:r>
    </w:p>
  </w:footnote>
  <w:footnote w:type="continuationSeparator" w:id="0">
    <w:p w14:paraId="012A5332" w14:textId="77777777" w:rsidR="0044234A" w:rsidRDefault="0044234A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34DD9"/>
    <w:rsid w:val="00045479"/>
    <w:rsid w:val="0005792C"/>
    <w:rsid w:val="000A6DDC"/>
    <w:rsid w:val="000B0DCD"/>
    <w:rsid w:val="000E02D9"/>
    <w:rsid w:val="001007E7"/>
    <w:rsid w:val="001020C0"/>
    <w:rsid w:val="00113279"/>
    <w:rsid w:val="0012083E"/>
    <w:rsid w:val="00134124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8487B"/>
    <w:rsid w:val="002932DD"/>
    <w:rsid w:val="00295BD4"/>
    <w:rsid w:val="002C3AE3"/>
    <w:rsid w:val="002D451D"/>
    <w:rsid w:val="002E1412"/>
    <w:rsid w:val="002E56BF"/>
    <w:rsid w:val="002F166B"/>
    <w:rsid w:val="00314023"/>
    <w:rsid w:val="00341484"/>
    <w:rsid w:val="00346F79"/>
    <w:rsid w:val="003651AD"/>
    <w:rsid w:val="003773E8"/>
    <w:rsid w:val="00392351"/>
    <w:rsid w:val="003A6141"/>
    <w:rsid w:val="00404131"/>
    <w:rsid w:val="0042490F"/>
    <w:rsid w:val="004379A6"/>
    <w:rsid w:val="0044234A"/>
    <w:rsid w:val="00446E19"/>
    <w:rsid w:val="00456C17"/>
    <w:rsid w:val="00466B9C"/>
    <w:rsid w:val="00472227"/>
    <w:rsid w:val="004B30DA"/>
    <w:rsid w:val="004D45A8"/>
    <w:rsid w:val="005219FD"/>
    <w:rsid w:val="00535962"/>
    <w:rsid w:val="00555F20"/>
    <w:rsid w:val="00556F8D"/>
    <w:rsid w:val="00611A07"/>
    <w:rsid w:val="0062592A"/>
    <w:rsid w:val="00646AEF"/>
    <w:rsid w:val="006506D0"/>
    <w:rsid w:val="00651E48"/>
    <w:rsid w:val="00666D56"/>
    <w:rsid w:val="006709BC"/>
    <w:rsid w:val="00676E9A"/>
    <w:rsid w:val="006F567F"/>
    <w:rsid w:val="00725091"/>
    <w:rsid w:val="007322AD"/>
    <w:rsid w:val="00780880"/>
    <w:rsid w:val="007B0E1F"/>
    <w:rsid w:val="007B6F6F"/>
    <w:rsid w:val="007D6CDD"/>
    <w:rsid w:val="007E7F75"/>
    <w:rsid w:val="00816555"/>
    <w:rsid w:val="00817E65"/>
    <w:rsid w:val="00820C9F"/>
    <w:rsid w:val="0082707E"/>
    <w:rsid w:val="008315B0"/>
    <w:rsid w:val="00892BCF"/>
    <w:rsid w:val="008B3AE5"/>
    <w:rsid w:val="008C388B"/>
    <w:rsid w:val="00901497"/>
    <w:rsid w:val="009374D5"/>
    <w:rsid w:val="00966EEE"/>
    <w:rsid w:val="00977C54"/>
    <w:rsid w:val="009B1DFC"/>
    <w:rsid w:val="00A16099"/>
    <w:rsid w:val="00A337E1"/>
    <w:rsid w:val="00A640BD"/>
    <w:rsid w:val="00A641A7"/>
    <w:rsid w:val="00A72F42"/>
    <w:rsid w:val="00A942EF"/>
    <w:rsid w:val="00AC0901"/>
    <w:rsid w:val="00AD7919"/>
    <w:rsid w:val="00AF2E6B"/>
    <w:rsid w:val="00B62EEF"/>
    <w:rsid w:val="00B97B51"/>
    <w:rsid w:val="00BA0007"/>
    <w:rsid w:val="00BB1D79"/>
    <w:rsid w:val="00BB6A26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23AC"/>
    <w:rsid w:val="00CA4661"/>
    <w:rsid w:val="00CC111B"/>
    <w:rsid w:val="00CE67A3"/>
    <w:rsid w:val="00CF3B5B"/>
    <w:rsid w:val="00D1201E"/>
    <w:rsid w:val="00D24FA7"/>
    <w:rsid w:val="00D45A3E"/>
    <w:rsid w:val="00D46D0A"/>
    <w:rsid w:val="00D64696"/>
    <w:rsid w:val="00D7710E"/>
    <w:rsid w:val="00D90D49"/>
    <w:rsid w:val="00D94EEA"/>
    <w:rsid w:val="00DC5D96"/>
    <w:rsid w:val="00DD4F3E"/>
    <w:rsid w:val="00E13E55"/>
    <w:rsid w:val="00E26162"/>
    <w:rsid w:val="00E82502"/>
    <w:rsid w:val="00EA6B34"/>
    <w:rsid w:val="00EA7406"/>
    <w:rsid w:val="00EE1E7B"/>
    <w:rsid w:val="00F225BF"/>
    <w:rsid w:val="00F30158"/>
    <w:rsid w:val="00F53753"/>
    <w:rsid w:val="00F7167E"/>
    <w:rsid w:val="00F7443C"/>
    <w:rsid w:val="00F84D68"/>
    <w:rsid w:val="00F9504D"/>
    <w:rsid w:val="00F97078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1850246B"/>
  <w15:docId w15:val="{44BA1E18-C3CA-4FA2-812E-FD53C81D7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0.png"/><Relationship Id="rId5" Type="http://schemas.openxmlformats.org/officeDocument/2006/relationships/footnotes" Target="footnotes.xml"/><Relationship Id="rId10" Type="http://schemas.openxmlformats.org/officeDocument/2006/relationships/image" Target="media/image20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19F7E-6814-4A1E-97F7-AEEB9BAC4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7</TotalTime>
  <Pages>1</Pages>
  <Words>152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Alondra A Alcantara M</cp:lastModifiedBy>
  <cp:revision>11</cp:revision>
  <cp:lastPrinted>2011-03-04T18:48:00Z</cp:lastPrinted>
  <dcterms:created xsi:type="dcterms:W3CDTF">2021-03-25T13:57:00Z</dcterms:created>
  <dcterms:modified xsi:type="dcterms:W3CDTF">2023-09-07T15:41:00Z</dcterms:modified>
</cp:coreProperties>
</file>